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691769BC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C3B58">
        <w:rPr>
          <w:b/>
          <w:noProof/>
          <w:sz w:val="24"/>
        </w:rPr>
        <w:t>6489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850C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346CA" w:rsidR="001E41F3" w:rsidRPr="00410371" w:rsidRDefault="00850C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5C3B58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EC5B" w:rsidR="001E41F3" w:rsidRPr="00410371" w:rsidRDefault="00850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4C7AFF">
                <w:rPr>
                  <w:b/>
                  <w:noProof/>
                  <w:sz w:val="28"/>
                </w:rPr>
                <w:t>5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4C7AFF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850C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85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E40D98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85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23DCC" w:rsidR="001E41F3" w:rsidRDefault="004A1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C7AF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74E6" w14:textId="77777777" w:rsidR="004A1173" w:rsidRDefault="004A1173">
      <w:r>
        <w:separator/>
      </w:r>
    </w:p>
  </w:endnote>
  <w:endnote w:type="continuationSeparator" w:id="0">
    <w:p w14:paraId="0661E114" w14:textId="77777777" w:rsidR="004A1173" w:rsidRDefault="004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0F500" w14:textId="77777777" w:rsidR="004A1173" w:rsidRDefault="004A1173">
      <w:r>
        <w:separator/>
      </w:r>
    </w:p>
  </w:footnote>
  <w:footnote w:type="continuationSeparator" w:id="0">
    <w:p w14:paraId="40341351" w14:textId="77777777" w:rsidR="004A1173" w:rsidRDefault="004A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A1173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3B58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4AAF3-D717-4F30-B3C1-6D797A69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11</cp:revision>
  <cp:lastPrinted>1900-01-01T00:00:00Z</cp:lastPrinted>
  <dcterms:created xsi:type="dcterms:W3CDTF">2024-11-07T08:25:00Z</dcterms:created>
  <dcterms:modified xsi:type="dcterms:W3CDTF">2024-11-11T07:32:00Z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